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989D1" w14:textId="77777777" w:rsidR="007B29A0" w:rsidRDefault="007B29A0" w:rsidP="007B29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BARBOUR</w:t>
      </w:r>
      <w:r>
        <w:rPr>
          <w:rFonts w:ascii="Times New Roman" w:hAnsi="Times New Roman" w:cs="Times New Roman"/>
        </w:rPr>
        <w:t xml:space="preserve">      (fl.1484)</w:t>
      </w:r>
    </w:p>
    <w:p w14:paraId="75690032" w14:textId="77777777" w:rsidR="007B29A0" w:rsidRDefault="007B29A0" w:rsidP="007B29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Dunmow, Essex. Fisher.</w:t>
      </w:r>
    </w:p>
    <w:p w14:paraId="5839864F" w14:textId="77777777" w:rsidR="007B29A0" w:rsidRDefault="007B29A0" w:rsidP="007B29A0">
      <w:pPr>
        <w:rPr>
          <w:rFonts w:ascii="Times New Roman" w:hAnsi="Times New Roman" w:cs="Times New Roman"/>
        </w:rPr>
      </w:pPr>
    </w:p>
    <w:p w14:paraId="31E26030" w14:textId="77777777" w:rsidR="007B29A0" w:rsidRDefault="007B29A0" w:rsidP="007B29A0">
      <w:pPr>
        <w:rPr>
          <w:rFonts w:ascii="Times New Roman" w:hAnsi="Times New Roman" w:cs="Times New Roman"/>
        </w:rPr>
      </w:pPr>
    </w:p>
    <w:p w14:paraId="5490E2F5" w14:textId="77777777" w:rsidR="007B29A0" w:rsidRDefault="007B29A0" w:rsidP="007B29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Whityng</w:t>
      </w:r>
      <w:proofErr w:type="spellEnd"/>
      <w:r>
        <w:rPr>
          <w:rFonts w:ascii="Times New Roman" w:hAnsi="Times New Roman" w:cs="Times New Roman"/>
        </w:rPr>
        <w:t>(q.v.) brought a plaint of debt against him and John Style</w:t>
      </w:r>
    </w:p>
    <w:p w14:paraId="555FC2D2" w14:textId="77777777" w:rsidR="007B29A0" w:rsidRDefault="007B29A0" w:rsidP="007B29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Whittlesford, Cambridgeshire(q.v.).</w:t>
      </w:r>
    </w:p>
    <w:p w14:paraId="55C1C8C1" w14:textId="77777777" w:rsidR="007B29A0" w:rsidRDefault="007B29A0" w:rsidP="007B29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3F857C" w14:textId="77777777" w:rsidR="007B29A0" w:rsidRDefault="007B29A0" w:rsidP="007B29A0">
      <w:pPr>
        <w:rPr>
          <w:rFonts w:ascii="Times New Roman" w:hAnsi="Times New Roman" w:cs="Times New Roman"/>
        </w:rPr>
      </w:pPr>
    </w:p>
    <w:p w14:paraId="4DF092B4" w14:textId="77777777" w:rsidR="007B29A0" w:rsidRDefault="007B29A0" w:rsidP="007B29A0">
      <w:pPr>
        <w:rPr>
          <w:rFonts w:ascii="Times New Roman" w:hAnsi="Times New Roman" w:cs="Times New Roman"/>
        </w:rPr>
      </w:pPr>
    </w:p>
    <w:p w14:paraId="2138E71F" w14:textId="77777777" w:rsidR="007B29A0" w:rsidRDefault="007B29A0" w:rsidP="007B29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2019</w:t>
      </w:r>
    </w:p>
    <w:p w14:paraId="153231D7" w14:textId="77777777" w:rsidR="006B2F86" w:rsidRPr="00E71FC3" w:rsidRDefault="007B29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A812E" w14:textId="77777777" w:rsidR="007B29A0" w:rsidRDefault="007B29A0" w:rsidP="00E71FC3">
      <w:r>
        <w:separator/>
      </w:r>
    </w:p>
  </w:endnote>
  <w:endnote w:type="continuationSeparator" w:id="0">
    <w:p w14:paraId="0F566F89" w14:textId="77777777" w:rsidR="007B29A0" w:rsidRDefault="007B29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3EA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EB13D" w14:textId="77777777" w:rsidR="007B29A0" w:rsidRDefault="007B29A0" w:rsidP="00E71FC3">
      <w:r>
        <w:separator/>
      </w:r>
    </w:p>
  </w:footnote>
  <w:footnote w:type="continuationSeparator" w:id="0">
    <w:p w14:paraId="4F7FF194" w14:textId="77777777" w:rsidR="007B29A0" w:rsidRDefault="007B29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9A0"/>
    <w:rsid w:val="001A7C09"/>
    <w:rsid w:val="00577BD5"/>
    <w:rsid w:val="00656CBA"/>
    <w:rsid w:val="006A1F77"/>
    <w:rsid w:val="00733BE7"/>
    <w:rsid w:val="007B29A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25A7C"/>
  <w15:chartTrackingRefBased/>
  <w15:docId w15:val="{3D9AB978-9D27-405A-9EE5-55E8AF591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9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B29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2019-04-26T16:48:00Z</dcterms:created>
  <dcterms:modified xsi:type="dcterms:W3CDTF">2019-04-26T16:48:00Z</dcterms:modified>
</cp:coreProperties>
</file>